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88" w:rsidRDefault="00CD6897" w:rsidP="00B90D8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90D88">
        <w:rPr>
          <w:rFonts w:ascii="Corbel" w:hAnsi="Corbel"/>
          <w:bCs/>
          <w:i/>
        </w:rPr>
        <w:t>Załącznik nr 1.5 do Zarządzenia Rektora UR  nr 61/2025</w:t>
      </w:r>
    </w:p>
    <w:p w:rsidR="00B90D88" w:rsidRDefault="00B90D88" w:rsidP="00B90D8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90D88" w:rsidRDefault="00B90D88" w:rsidP="00B90D8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15670C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B90D88" w:rsidRDefault="00B90D88" w:rsidP="00B90D8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90D88" w:rsidRDefault="00B90D88" w:rsidP="00B90D8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B90D88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Historia </w:t>
            </w:r>
            <w:r w:rsidR="003B1521">
              <w:rPr>
                <w:rFonts w:ascii="Corbel" w:hAnsi="Corbel"/>
                <w:b w:val="0"/>
                <w:sz w:val="24"/>
                <w:szCs w:val="24"/>
              </w:rPr>
              <w:t>instytucji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penitencjarnych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90D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B5C1D" w:rsidP="00A846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84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B5C1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21E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B5C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D1928" w:rsidRDefault="005665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621E1E" w:rsidRPr="005D1928">
              <w:rPr>
                <w:rFonts w:ascii="Corbel" w:hAnsi="Corbel"/>
                <w:b w:val="0"/>
                <w:color w:val="auto"/>
                <w:sz w:val="24"/>
                <w:szCs w:val="24"/>
              </w:rPr>
              <w:t>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97E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08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FD7F5F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860817" w:rsidRDefault="006228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 Ewa Barnaś-Baran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5D19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Dr Ewa Barnaś-Baran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20FB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3E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21E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C6C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21E1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A84650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FB5C1D">
        <w:rPr>
          <w:rFonts w:ascii="Corbel" w:hAnsi="Corbel"/>
          <w:smallCaps w:val="0"/>
          <w:szCs w:val="24"/>
        </w:rPr>
        <w:t xml:space="preserve"> (z toku)</w:t>
      </w:r>
    </w:p>
    <w:p w:rsidR="009C54AE" w:rsidRDefault="00A846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C08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wychowania</w:t>
            </w:r>
            <w:r w:rsidR="00975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historii pedagogiki resocjalizacyjnej</w:t>
            </w:r>
            <w:r w:rsidR="00A846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Zdefiniowanie pojęcia resocjalizacja, ukazanie rozwoju pedagogiki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w zakresie prawnym i instytucjonalnym. </w:t>
            </w:r>
          </w:p>
        </w:tc>
      </w:tr>
      <w:tr w:rsidR="0085747A" w:rsidRPr="009C54AE" w:rsidTr="00645657">
        <w:tc>
          <w:tcPr>
            <w:tcW w:w="843" w:type="dxa"/>
            <w:vAlign w:val="center"/>
          </w:tcPr>
          <w:p w:rsidR="0085747A" w:rsidRPr="009C54AE" w:rsidRDefault="00DC41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wiedzy  o systemach i koncepcjach pracy resocjalizacyjnej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penitencjarnej .</w:t>
            </w:r>
          </w:p>
        </w:tc>
      </w:tr>
      <w:tr w:rsidR="0085747A" w:rsidRPr="009C54AE" w:rsidTr="00645657">
        <w:trPr>
          <w:trHeight w:val="636"/>
        </w:trPr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C41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europejskich i polskich koncepcji opieki nad dziećmi i młodzieżą  zaniedbaną moralnie.</w:t>
            </w:r>
          </w:p>
        </w:tc>
      </w:tr>
      <w:tr w:rsidR="00DC41D5" w:rsidRPr="009C54AE" w:rsidTr="00645657">
        <w:trPr>
          <w:trHeight w:val="351"/>
        </w:trPr>
        <w:tc>
          <w:tcPr>
            <w:tcW w:w="843" w:type="dxa"/>
            <w:vAlign w:val="center"/>
          </w:tcPr>
          <w:p w:rsidR="00DC41D5" w:rsidRPr="009C54AE" w:rsidRDefault="00DC41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DC41D5" w:rsidRDefault="006456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 dziejów polskiej  </w:t>
            </w:r>
            <w:r w:rsidRPr="00645657">
              <w:rPr>
                <w:rFonts w:ascii="Corbel" w:hAnsi="Corbel"/>
                <w:b w:val="0"/>
                <w:bCs/>
                <w:sz w:val="24"/>
                <w:szCs w:val="24"/>
              </w:rPr>
              <w:t>teorii i praktyki resocjalizacyjnej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instytucji resocjalizacyjnych </w:t>
            </w:r>
            <w:r w:rsidR="00A84650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B5C1D" w:rsidRDefault="0085747A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FB5C1D" w:rsidP="00FB5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A84650" w:rsidRPr="009C54AE" w:rsidTr="00B90D88">
        <w:trPr>
          <w:trHeight w:val="589"/>
        </w:trPr>
        <w:tc>
          <w:tcPr>
            <w:tcW w:w="1701" w:type="dxa"/>
          </w:tcPr>
          <w:p w:rsidR="00A84650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A84650" w:rsidRPr="00591235" w:rsidRDefault="00FB5C1D" w:rsidP="00A84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rzeanalizuje historię resocjalizacji nieletnich i dorosłych w odniesieniu do założeń współczesnej resocjalizacji.</w:t>
            </w:r>
          </w:p>
        </w:tc>
        <w:tc>
          <w:tcPr>
            <w:tcW w:w="1873" w:type="dxa"/>
          </w:tcPr>
          <w:p w:rsidR="008D495E" w:rsidRPr="00591235" w:rsidRDefault="00A84650" w:rsidP="00B90D88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</w:tc>
      </w:tr>
      <w:tr w:rsidR="0085747A" w:rsidRPr="009C54AE" w:rsidTr="00A84650">
        <w:tc>
          <w:tcPr>
            <w:tcW w:w="1701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373869" w:rsidRPr="002936C4" w:rsidRDefault="00FB5C1D" w:rsidP="00293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rzeanalizuje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rozwój placówek wyc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howawczo-poprawczych w Europie ich funkcję i rolę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 xml:space="preserve"> więziennictwa, 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="00A84650" w:rsidRPr="00A84650">
              <w:rPr>
                <w:rFonts w:ascii="Corbel" w:hAnsi="Corbel"/>
                <w:b w:val="0"/>
                <w:smallCaps w:val="0"/>
                <w:szCs w:val="24"/>
              </w:rPr>
              <w:t>systemy penitencjarne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 xml:space="preserve"> w wybranych krajach Europy w ujęciu historycznym. </w:t>
            </w:r>
          </w:p>
        </w:tc>
        <w:tc>
          <w:tcPr>
            <w:tcW w:w="1873" w:type="dxa"/>
          </w:tcPr>
          <w:p w:rsidR="00373869" w:rsidRPr="00591235" w:rsidRDefault="00AD098E" w:rsidP="00B90D88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K_W08</w:t>
            </w:r>
          </w:p>
          <w:p w:rsidR="0085747A" w:rsidRDefault="00AD098E" w:rsidP="00B90D88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sz w:val="24"/>
                <w:szCs w:val="24"/>
                <w:lang w:eastAsia="pl-PL"/>
              </w:rPr>
              <w:t>K_W11</w:t>
            </w:r>
          </w:p>
          <w:p w:rsidR="008D495E" w:rsidRPr="008D495E" w:rsidRDefault="008D495E" w:rsidP="00B90D88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A8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AD098E" w:rsidRPr="002936C4" w:rsidRDefault="00FB5C1D" w:rsidP="007109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>interpretuje i oceni rozwój</w:t>
            </w:r>
            <w:r w:rsidR="007109FD" w:rsidRPr="007109FD">
              <w:rPr>
                <w:rFonts w:ascii="Corbel" w:hAnsi="Corbel"/>
                <w:b w:val="0"/>
                <w:smallCaps w:val="0"/>
                <w:szCs w:val="24"/>
              </w:rPr>
              <w:t xml:space="preserve"> praktyki resocjalizacyjnej w Polsce i na świecie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AD098E" w:rsidRDefault="00AD098E" w:rsidP="00B90D88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K_U10</w:t>
            </w:r>
          </w:p>
          <w:p w:rsidR="008D495E" w:rsidRPr="00A84650" w:rsidRDefault="008D495E" w:rsidP="00B90D88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465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AD098E" w:rsidRPr="002936C4" w:rsidRDefault="00FB5C1D" w:rsidP="003738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109FD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975AA3">
              <w:rPr>
                <w:rFonts w:ascii="Corbel" w:hAnsi="Corbel"/>
                <w:b w:val="0"/>
                <w:smallCaps w:val="0"/>
                <w:szCs w:val="24"/>
              </w:rPr>
              <w:t xml:space="preserve">uwarunkowania procesu kształtowania się i rozwoju systemu instytucjonalnej opieki resocjalizacyjnej i penitencjarnej. </w:t>
            </w:r>
          </w:p>
        </w:tc>
        <w:tc>
          <w:tcPr>
            <w:tcW w:w="1873" w:type="dxa"/>
          </w:tcPr>
          <w:p w:rsidR="0085747A" w:rsidRDefault="00AD098E" w:rsidP="00B90D88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591235">
              <w:rPr>
                <w:rFonts w:ascii="Corbel" w:eastAsia="Times New Roman" w:hAnsi="Corbel"/>
                <w:b w:val="0"/>
                <w:szCs w:val="24"/>
                <w:lang w:eastAsia="pl-PL"/>
              </w:rPr>
              <w:t>K_K04</w:t>
            </w:r>
          </w:p>
          <w:p w:rsidR="008D495E" w:rsidRPr="00591235" w:rsidRDefault="008D495E" w:rsidP="00B90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7109FD" w:rsidRDefault="006228DE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kształtowania się instytucji wychowania resocjalizacyjnego.</w:t>
            </w:r>
          </w:p>
        </w:tc>
      </w:tr>
      <w:tr w:rsidR="0085747A" w:rsidRPr="009C54AE" w:rsidTr="00923D7D">
        <w:tc>
          <w:tcPr>
            <w:tcW w:w="9639" w:type="dxa"/>
          </w:tcPr>
          <w:p w:rsidR="0082762A" w:rsidRPr="007109FD" w:rsidRDefault="006228DE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pracy z dziećmi i </w:t>
            </w:r>
            <w:r w:rsidR="00E10FEC" w:rsidRPr="007109FD">
              <w:rPr>
                <w:rFonts w:ascii="Corbel" w:hAnsi="Corbel"/>
                <w:sz w:val="24"/>
                <w:szCs w:val="24"/>
              </w:rPr>
              <w:t>młodzież</w:t>
            </w:r>
            <w:r>
              <w:rPr>
                <w:rFonts w:ascii="Corbel" w:hAnsi="Corbel"/>
                <w:sz w:val="24"/>
                <w:szCs w:val="24"/>
              </w:rPr>
              <w:t>ą zaniedbaną moralnie</w:t>
            </w:r>
            <w:r w:rsidR="00E10FEC" w:rsidRPr="007109FD">
              <w:rPr>
                <w:rFonts w:ascii="Corbel" w:hAnsi="Corbel"/>
                <w:sz w:val="24"/>
                <w:szCs w:val="24"/>
              </w:rPr>
              <w:t xml:space="preserve"> w XVI-XVIII wieku w Europie i </w:t>
            </w:r>
            <w:r>
              <w:rPr>
                <w:rFonts w:ascii="Corbel" w:hAnsi="Corbel"/>
                <w:sz w:val="24"/>
                <w:szCs w:val="24"/>
              </w:rPr>
              <w:t>Polsce</w:t>
            </w:r>
            <w:r w:rsidR="00E10FEC" w:rsidRPr="007109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AC0E24">
        <w:trPr>
          <w:trHeight w:val="768"/>
        </w:trPr>
        <w:tc>
          <w:tcPr>
            <w:tcW w:w="9639" w:type="dxa"/>
          </w:tcPr>
          <w:p w:rsidR="0082762A" w:rsidRPr="007109FD" w:rsidRDefault="006228DE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82762A" w:rsidRPr="007109FD">
              <w:rPr>
                <w:rFonts w:ascii="Corbel" w:hAnsi="Corbel"/>
                <w:sz w:val="24"/>
                <w:szCs w:val="24"/>
              </w:rPr>
              <w:t>ozwój placówek wychowawczo-poprawczych w Europie</w:t>
            </w:r>
            <w:r>
              <w:rPr>
                <w:rFonts w:ascii="Corbel" w:hAnsi="Corbel"/>
                <w:sz w:val="24"/>
                <w:szCs w:val="24"/>
              </w:rPr>
              <w:t xml:space="preserve"> i na ziemiach polskich. R</w:t>
            </w:r>
            <w:r w:rsidR="0082762A" w:rsidRPr="007109FD">
              <w:rPr>
                <w:rFonts w:ascii="Corbel" w:hAnsi="Corbel"/>
                <w:sz w:val="24"/>
                <w:szCs w:val="24"/>
              </w:rPr>
              <w:t>ola więziennictwa, reformy, systemy penitencjarne</w:t>
            </w:r>
            <w:r w:rsidR="00975A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0E24" w:rsidRPr="009C54AE" w:rsidTr="00CC2633">
        <w:trPr>
          <w:trHeight w:val="512"/>
        </w:trPr>
        <w:tc>
          <w:tcPr>
            <w:tcW w:w="9639" w:type="dxa"/>
          </w:tcPr>
          <w:p w:rsidR="00AC0E24" w:rsidRPr="007109FD" w:rsidRDefault="00AC0E24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>Problemy penitencjaryzmu w Polsce- do roku 1918, w latach 1918-1939, Polsce Ludowej, na przełomie XX-XXI wieku.</w:t>
            </w:r>
          </w:p>
        </w:tc>
      </w:tr>
      <w:tr w:rsidR="00CC2633" w:rsidRPr="009C54AE" w:rsidTr="00923D7D">
        <w:trPr>
          <w:trHeight w:val="648"/>
        </w:trPr>
        <w:tc>
          <w:tcPr>
            <w:tcW w:w="9639" w:type="dxa"/>
          </w:tcPr>
          <w:p w:rsidR="00CC2633" w:rsidRPr="007109FD" w:rsidRDefault="00CC2633" w:rsidP="007109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109FD">
              <w:rPr>
                <w:rFonts w:ascii="Corbel" w:hAnsi="Corbel"/>
                <w:sz w:val="24"/>
                <w:szCs w:val="24"/>
              </w:rPr>
              <w:t xml:space="preserve">Polscy twórcy teorii i praktyki resocjalizacyjnej w II RP. </w:t>
            </w:r>
            <w:r w:rsidR="005C0905">
              <w:rPr>
                <w:rFonts w:ascii="Corbel" w:hAnsi="Corbel"/>
                <w:sz w:val="24"/>
                <w:szCs w:val="24"/>
              </w:rPr>
              <w:t>Metody i formy pracy w i</w:t>
            </w:r>
            <w:r w:rsidRPr="007109FD">
              <w:rPr>
                <w:rFonts w:ascii="Corbel" w:hAnsi="Corbel"/>
                <w:sz w:val="24"/>
                <w:szCs w:val="24"/>
              </w:rPr>
              <w:t>nstytucj</w:t>
            </w:r>
            <w:r w:rsidR="005C0905">
              <w:rPr>
                <w:rFonts w:ascii="Corbel" w:hAnsi="Corbel"/>
                <w:sz w:val="24"/>
                <w:szCs w:val="24"/>
              </w:rPr>
              <w:t>ach</w:t>
            </w:r>
            <w:r w:rsidRPr="007109FD">
              <w:rPr>
                <w:rFonts w:ascii="Corbel" w:hAnsi="Corbel"/>
                <w:sz w:val="24"/>
                <w:szCs w:val="24"/>
              </w:rPr>
              <w:t xml:space="preserve"> wychowania resocjalizacyjnego i penitencjarnego po II wojnie światowej</w:t>
            </w:r>
            <w:r w:rsidR="005C090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109FD" w:rsidP="007109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7109FD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09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6E6C45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E6C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6E6C45">
        <w:tc>
          <w:tcPr>
            <w:tcW w:w="1962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85747A" w:rsidRPr="00AA0116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0116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6E6C45">
        <w:trPr>
          <w:trHeight w:val="300"/>
        </w:trPr>
        <w:tc>
          <w:tcPr>
            <w:tcW w:w="1962" w:type="dxa"/>
          </w:tcPr>
          <w:p w:rsidR="006E6C45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E6C45" w:rsidRPr="009C54AE" w:rsidTr="006E6C45">
        <w:trPr>
          <w:trHeight w:val="276"/>
        </w:trPr>
        <w:tc>
          <w:tcPr>
            <w:tcW w:w="1962" w:type="dxa"/>
          </w:tcPr>
          <w:p w:rsidR="006E6C45" w:rsidRPr="009C54AE" w:rsidRDefault="006E6C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6E6C45" w:rsidRPr="009C54AE" w:rsidRDefault="00AA01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 </w:t>
            </w:r>
          </w:p>
        </w:tc>
        <w:tc>
          <w:tcPr>
            <w:tcW w:w="2117" w:type="dxa"/>
          </w:tcPr>
          <w:p w:rsidR="006E6C45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109FD" w:rsidRPr="009C54AE" w:rsidTr="006E6C45">
        <w:trPr>
          <w:trHeight w:val="276"/>
        </w:trPr>
        <w:tc>
          <w:tcPr>
            <w:tcW w:w="1962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109FD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egzaminu pisemnego</w:t>
            </w:r>
            <w:r w:rsidR="005C090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C0905" w:rsidRDefault="005C09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5C0905" w:rsidRPr="009C54AE" w:rsidRDefault="005C09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100-90% bdb; 89-80 plus db; 79-70% db; 69-60% plus dst; 59-51% dst; 50-0% ndst.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CF2F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A308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00937" w:rsidP="007009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55A9E">
              <w:rPr>
                <w:rFonts w:ascii="Corbel" w:hAnsi="Corbel"/>
                <w:sz w:val="24"/>
                <w:szCs w:val="24"/>
              </w:rPr>
              <w:t>:</w:t>
            </w:r>
          </w:p>
          <w:p w:rsidR="00C55A9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konsultacj</w:t>
            </w:r>
            <w:r>
              <w:rPr>
                <w:rFonts w:ascii="Corbel" w:hAnsi="Corbel"/>
                <w:sz w:val="24"/>
                <w:szCs w:val="24"/>
              </w:rPr>
              <w:t>e</w:t>
            </w:r>
          </w:p>
          <w:p w:rsidR="00C55A9E" w:rsidRPr="009C54AE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C55A9E" w:rsidRDefault="00421F41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61DC5" w:rsidRDefault="00C61DC5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Pr="009C54A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55A9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B5C1D" w:rsidRDefault="00C55A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C61DC5" w:rsidRPr="009C54AE" w:rsidRDefault="00FB5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55A9E">
              <w:rPr>
                <w:rFonts w:ascii="Corbel" w:hAnsi="Corbel"/>
                <w:sz w:val="24"/>
                <w:szCs w:val="24"/>
              </w:rPr>
              <w:t>w</w:t>
            </w:r>
            <w:r w:rsidR="00A26116">
              <w:rPr>
                <w:rFonts w:ascii="Corbel" w:hAnsi="Corbel"/>
                <w:sz w:val="24"/>
                <w:szCs w:val="24"/>
              </w:rPr>
              <w:t>ybór</w:t>
            </w:r>
            <w:r w:rsidR="00C55A9E">
              <w:rPr>
                <w:rFonts w:ascii="Corbel" w:hAnsi="Corbel"/>
                <w:sz w:val="24"/>
                <w:szCs w:val="24"/>
              </w:rPr>
              <w:t xml:space="preserve"> i studiowanie </w:t>
            </w:r>
            <w:r w:rsidR="00A26116">
              <w:rPr>
                <w:rFonts w:ascii="Corbel" w:hAnsi="Corbel"/>
                <w:sz w:val="24"/>
                <w:szCs w:val="24"/>
              </w:rPr>
              <w:t xml:space="preserve"> literatury przedmiotu</w:t>
            </w:r>
          </w:p>
        </w:tc>
        <w:tc>
          <w:tcPr>
            <w:tcW w:w="4677" w:type="dxa"/>
          </w:tcPr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55A9E" w:rsidRDefault="00C55A9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C61DC5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B5C1D" w:rsidRPr="009C54AE" w:rsidRDefault="00A6261E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21F41" w:rsidP="00706B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21F41" w:rsidP="00B065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1A308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1A3084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7109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621E1E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1A3084" w:rsidTr="001A3084">
        <w:trPr>
          <w:trHeight w:val="397"/>
        </w:trPr>
        <w:tc>
          <w:tcPr>
            <w:tcW w:w="9639" w:type="dxa"/>
          </w:tcPr>
          <w:p w:rsidR="008A0CB0" w:rsidRPr="007B4255" w:rsidRDefault="008A0CB0" w:rsidP="008A0C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B4255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 podstawowa:</w:t>
            </w:r>
          </w:p>
          <w:p w:rsidR="001A3084" w:rsidRPr="007B4255" w:rsidRDefault="001A3084" w:rsidP="008A0C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:rsidR="001A3084" w:rsidRPr="001A3084" w:rsidRDefault="001A3084" w:rsidP="001A3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  <w:lang w:val="en-GB"/>
              </w:rPr>
            </w:pPr>
            <w:r w:rsidRPr="001A3084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Barnaś-Baran E., </w:t>
            </w:r>
            <w:r w:rsidRPr="001A3084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Initiators of change in the upbringing and education of children in "Ruch Pedagogiczny" ("Pedagogicalmovement") in the first half of the 20th century</w:t>
            </w:r>
            <w:r w:rsidRPr="001A3084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„Lubelski Rocznik Pedagogiczny” 2020, t. 39, s. 93-113.</w:t>
            </w:r>
          </w:p>
          <w:p w:rsidR="001A3084" w:rsidRPr="001A3084" w:rsidRDefault="001A3084" w:rsidP="001A30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Dukaczewski E.J., 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Z historii instytucji i koncepcji resocjalizacyjnych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  <w:t xml:space="preserve">w Europie i USA, 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[w:] 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>Resocjalizacja nieletnich. Doświadczenia i koncepcje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.  red. K. Pospiszyl, WSiP, Warszawa 1990, s. 15-43. 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 w:cstheme="minorHAnsi"/>
              </w:rPr>
            </w:pPr>
            <w:r w:rsidRPr="001A3084">
              <w:rPr>
                <w:rFonts w:ascii="Corbel" w:hAnsi="Corbel" w:cstheme="minorHAnsi"/>
              </w:rPr>
              <w:t xml:space="preserve">Kalinowski M., Pełka J., </w:t>
            </w:r>
            <w:r w:rsidRPr="001A3084">
              <w:rPr>
                <w:rFonts w:ascii="Corbel" w:hAnsi="Corbel" w:cstheme="minorHAnsi"/>
                <w:i/>
                <w:iCs/>
              </w:rPr>
              <w:t>Zarys dziejów resocjalizacji nieletnich</w:t>
            </w:r>
            <w:r w:rsidRPr="001A3084">
              <w:rPr>
                <w:rFonts w:ascii="Corbel" w:hAnsi="Corbel" w:cstheme="minorHAnsi"/>
              </w:rPr>
              <w:t>, Wyd. WSPS, Warszawa 2003.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 w:cstheme="minorHAnsi"/>
              </w:rPr>
            </w:pPr>
            <w:r w:rsidRPr="001A3084">
              <w:rPr>
                <w:rFonts w:ascii="Corbel" w:hAnsi="Corbel" w:cstheme="minorHAnsi"/>
              </w:rPr>
              <w:t xml:space="preserve">Kędzierski W., </w:t>
            </w:r>
            <w:r w:rsidRPr="001A3084">
              <w:rPr>
                <w:rFonts w:ascii="Corbel" w:hAnsi="Corbel" w:cstheme="minorHAnsi"/>
                <w:i/>
              </w:rPr>
              <w:t>Penitencjarystyka z resocjalizacją instytucjonalną : historia - stan obecny</w:t>
            </w:r>
            <w:r w:rsidRPr="001A3084">
              <w:rPr>
                <w:rFonts w:ascii="Corbel" w:hAnsi="Corbel" w:cstheme="minorHAnsi"/>
              </w:rPr>
              <w:t xml:space="preserve">, Warszawa 2021. </w:t>
            </w:r>
          </w:p>
          <w:p w:rsidR="00E22E2D" w:rsidRPr="001A3084" w:rsidRDefault="001A3084" w:rsidP="001A30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Rejman J., </w:t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System wychowawczy zakładu penitencjarnego dla młodocianych,  model organizacji </w:t>
            </w:r>
            <w:r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1A3084">
              <w:rPr>
                <w:rFonts w:ascii="Corbel" w:hAnsi="Corbel" w:cstheme="minorHAnsi"/>
                <w:i/>
                <w:iCs/>
                <w:sz w:val="24"/>
                <w:szCs w:val="24"/>
              </w:rPr>
              <w:t>i resocjalizacji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1A3084">
              <w:rPr>
                <w:rFonts w:ascii="Corbel" w:hAnsi="Corbel"/>
                <w:sz w:val="24"/>
                <w:szCs w:val="24"/>
              </w:rPr>
              <w:t>Wydawnictwo Wyższej Szkoły Pedagogicznej,</w:t>
            </w:r>
            <w:r w:rsidRPr="001A3084">
              <w:rPr>
                <w:rFonts w:ascii="Corbel" w:hAnsi="Corbel" w:cstheme="minorHAnsi"/>
                <w:sz w:val="24"/>
                <w:szCs w:val="24"/>
              </w:rPr>
              <w:t xml:space="preserve"> Rzeszów 2000.</w:t>
            </w:r>
          </w:p>
        </w:tc>
      </w:tr>
      <w:tr w:rsidR="0085747A" w:rsidRPr="009C54AE" w:rsidTr="001A3084">
        <w:trPr>
          <w:trHeight w:val="397"/>
        </w:trPr>
        <w:tc>
          <w:tcPr>
            <w:tcW w:w="9639" w:type="dxa"/>
          </w:tcPr>
          <w:p w:rsidR="0014550D" w:rsidRPr="001A308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308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A3084" w:rsidRPr="001A3084" w:rsidRDefault="001A30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1A3084">
              <w:rPr>
                <w:rFonts w:ascii="Corbel" w:hAnsi="Corbel"/>
              </w:rPr>
              <w:t xml:space="preserve">Kalinowski M., </w:t>
            </w:r>
            <w:r w:rsidRPr="001A3084">
              <w:rPr>
                <w:rFonts w:ascii="Corbel" w:hAnsi="Corbel"/>
                <w:i/>
                <w:iCs/>
              </w:rPr>
              <w:t>Europejskie systemy resocjalizacji nieletnich</w:t>
            </w:r>
            <w:r w:rsidRPr="001A3084">
              <w:rPr>
                <w:rFonts w:ascii="Corbel" w:hAnsi="Corbel"/>
              </w:rPr>
              <w:t>, WSiP, Warszawa 1991.</w:t>
            </w:r>
          </w:p>
          <w:p w:rsidR="001A3084" w:rsidRPr="001A3084" w:rsidRDefault="001A3084" w:rsidP="001A308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Machel H., </w:t>
            </w:r>
            <w:r w:rsidRPr="001A308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 penitencjarna: istota, dylematy terminologiczne, społeczny sens, kilka uwag teoretycznych i kadrowych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>, „Resocjalizacja Polska”, 1, 2010, s. 174-192.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1A3084">
              <w:rPr>
                <w:rFonts w:ascii="Corbel" w:hAnsi="Corbel"/>
              </w:rPr>
              <w:t xml:space="preserve">Machel H., </w:t>
            </w:r>
            <w:r w:rsidRPr="001A3084">
              <w:rPr>
                <w:rFonts w:ascii="Corbel" w:hAnsi="Corbel"/>
                <w:i/>
                <w:iCs/>
              </w:rPr>
              <w:t>Więzienie jako instytucja karna i resocjalizacyjna</w:t>
            </w:r>
            <w:r w:rsidRPr="001A3084">
              <w:rPr>
                <w:rFonts w:ascii="Corbel" w:hAnsi="Corbel"/>
              </w:rPr>
              <w:t xml:space="preserve">, </w:t>
            </w:r>
            <w:hyperlink r:id="rId8" w:history="1">
              <w:r w:rsidRPr="001A3084">
                <w:rPr>
                  <w:rFonts w:ascii="Corbel" w:eastAsia="Calibri" w:hAnsi="Corbel"/>
                  <w:lang w:eastAsia="en-US"/>
                </w:rPr>
                <w:t>Wydawnictwo ARCHE</w:t>
              </w:r>
            </w:hyperlink>
            <w:r w:rsidRPr="001A3084">
              <w:rPr>
                <w:rFonts w:ascii="Corbel" w:eastAsia="Calibri" w:hAnsi="Corbel"/>
                <w:lang w:eastAsia="en-US"/>
              </w:rPr>
              <w:t xml:space="preserve">, </w:t>
            </w:r>
            <w:r w:rsidRPr="001A3084">
              <w:rPr>
                <w:rFonts w:ascii="Corbel" w:hAnsi="Corbel"/>
              </w:rPr>
              <w:t xml:space="preserve"> Gdańsk 2003.</w:t>
            </w:r>
          </w:p>
          <w:p w:rsidR="001A3084" w:rsidRPr="001A3084" w:rsidRDefault="001A3084" w:rsidP="001A3084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1A3084">
              <w:rPr>
                <w:rFonts w:ascii="Corbel" w:hAnsi="Corbel"/>
              </w:rPr>
              <w:t xml:space="preserve">Machel H., </w:t>
            </w:r>
            <w:r w:rsidRPr="001A3084">
              <w:rPr>
                <w:rFonts w:ascii="Corbel" w:hAnsi="Corbel"/>
                <w:i/>
                <w:iCs/>
              </w:rPr>
              <w:t>Wprowadzenie do pedagogiki penitencjarnej</w:t>
            </w:r>
            <w:r w:rsidRPr="001A3084">
              <w:rPr>
                <w:rFonts w:ascii="Corbel" w:hAnsi="Corbel"/>
              </w:rPr>
              <w:t xml:space="preserve">, Wydawnictwo Uniwersytetu Gdańskiego, Gdańsk 1994.  </w:t>
            </w:r>
          </w:p>
          <w:p w:rsidR="001A3084" w:rsidRPr="001A3084" w:rsidRDefault="001A3084" w:rsidP="001A308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084">
              <w:rPr>
                <w:rFonts w:ascii="Corbel" w:hAnsi="Corbel"/>
                <w:b w:val="0"/>
                <w:smallCaps w:val="0"/>
                <w:szCs w:val="24"/>
              </w:rPr>
              <w:t>Urban B., Stanik</w:t>
            </w:r>
            <w:r w:rsidR="008404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J. (red.), </w:t>
            </w:r>
            <w:r w:rsidRPr="001A308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Resocjalizacja,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 t.1-2, PWN, Warszawa 2008. </w:t>
            </w:r>
          </w:p>
          <w:p w:rsidR="00CA7D6B" w:rsidRPr="001A3084" w:rsidRDefault="001A3084" w:rsidP="001A308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Wala K., </w:t>
            </w:r>
            <w:r w:rsidRPr="001A308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Systemy penitencjarne na przestrzeni XVIII i XIX wieku</w:t>
            </w:r>
            <w:r w:rsidRPr="001A30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A3084">
              <w:rPr>
                <w:rFonts w:ascii="Corbel" w:hAnsi="Corbel" w:cstheme="minorHAnsi"/>
                <w:b w:val="0"/>
                <w:smallCaps w:val="0"/>
                <w:szCs w:val="24"/>
              </w:rPr>
              <w:t>„Studia Iuridica</w:t>
            </w:r>
            <w:r w:rsidR="008404DA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Pr="001A3084">
              <w:rPr>
                <w:rFonts w:ascii="Corbel" w:hAnsi="Corbel" w:cstheme="minorHAnsi"/>
                <w:b w:val="0"/>
                <w:smallCaps w:val="0"/>
                <w:szCs w:val="24"/>
              </w:rPr>
              <w:t>Lublinensia</w:t>
            </w:r>
            <w:r w:rsidRPr="001A3084">
              <w:rPr>
                <w:rFonts w:ascii="Corbel" w:hAnsi="Corbel" w:cstheme="minorHAnsi"/>
                <w:b w:val="0"/>
                <w:szCs w:val="24"/>
              </w:rPr>
              <w:t>”,  vol. XXIV, 4, 2015, s.  133-150.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25B" w:rsidRDefault="0014525B" w:rsidP="00C16ABF">
      <w:pPr>
        <w:spacing w:after="0" w:line="240" w:lineRule="auto"/>
      </w:pPr>
      <w:r>
        <w:separator/>
      </w:r>
    </w:p>
  </w:endnote>
  <w:endnote w:type="continuationSeparator" w:id="1">
    <w:p w:rsidR="0014525B" w:rsidRDefault="001452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2167094"/>
      <w:docPartObj>
        <w:docPartGallery w:val="Page Numbers (Bottom of Page)"/>
        <w:docPartUnique/>
      </w:docPartObj>
    </w:sdtPr>
    <w:sdtContent>
      <w:p w:rsidR="00763D93" w:rsidRDefault="00EB2ABD">
        <w:pPr>
          <w:pStyle w:val="Stopka"/>
          <w:jc w:val="center"/>
        </w:pPr>
        <w:r>
          <w:fldChar w:fldCharType="begin"/>
        </w:r>
        <w:r w:rsidR="00763D93">
          <w:instrText>PAGE   \* MERGEFORMAT</w:instrText>
        </w:r>
        <w:r>
          <w:fldChar w:fldCharType="separate"/>
        </w:r>
        <w:r w:rsidR="004F428C">
          <w:rPr>
            <w:noProof/>
          </w:rPr>
          <w:t>3</w:t>
        </w:r>
        <w:r>
          <w:fldChar w:fldCharType="end"/>
        </w:r>
      </w:p>
    </w:sdtContent>
  </w:sdt>
  <w:p w:rsidR="00763D93" w:rsidRDefault="00B64A9C" w:rsidP="00B64A9C">
    <w:pPr>
      <w:pStyle w:val="Stopka"/>
      <w:tabs>
        <w:tab w:val="clear" w:pos="4536"/>
        <w:tab w:val="clear" w:pos="9072"/>
        <w:tab w:val="left" w:pos="996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25B" w:rsidRDefault="0014525B" w:rsidP="00C16ABF">
      <w:pPr>
        <w:spacing w:after="0" w:line="240" w:lineRule="auto"/>
      </w:pPr>
      <w:r>
        <w:separator/>
      </w:r>
    </w:p>
  </w:footnote>
  <w:footnote w:type="continuationSeparator" w:id="1">
    <w:p w:rsidR="0014525B" w:rsidRDefault="0014525B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93" w:rsidRDefault="00763D9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E9F"/>
    <w:multiLevelType w:val="hybridMultilevel"/>
    <w:tmpl w:val="1E0C0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602"/>
    <w:rsid w:val="000048FD"/>
    <w:rsid w:val="000077B4"/>
    <w:rsid w:val="00015B8F"/>
    <w:rsid w:val="00022ECE"/>
    <w:rsid w:val="00042A51"/>
    <w:rsid w:val="00042D2E"/>
    <w:rsid w:val="000435C1"/>
    <w:rsid w:val="00044C82"/>
    <w:rsid w:val="00050C3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E61"/>
    <w:rsid w:val="000D04B0"/>
    <w:rsid w:val="000F1C57"/>
    <w:rsid w:val="000F5615"/>
    <w:rsid w:val="00124BFF"/>
    <w:rsid w:val="0012560E"/>
    <w:rsid w:val="00127108"/>
    <w:rsid w:val="00134B13"/>
    <w:rsid w:val="00137ECD"/>
    <w:rsid w:val="0014525B"/>
    <w:rsid w:val="0014550D"/>
    <w:rsid w:val="00146BC0"/>
    <w:rsid w:val="001515DD"/>
    <w:rsid w:val="00153C41"/>
    <w:rsid w:val="00154381"/>
    <w:rsid w:val="0015670C"/>
    <w:rsid w:val="001640A7"/>
    <w:rsid w:val="00164FA7"/>
    <w:rsid w:val="00166A03"/>
    <w:rsid w:val="001718A7"/>
    <w:rsid w:val="001737CF"/>
    <w:rsid w:val="00176083"/>
    <w:rsid w:val="001770C7"/>
    <w:rsid w:val="00192F37"/>
    <w:rsid w:val="001A3084"/>
    <w:rsid w:val="001A70D2"/>
    <w:rsid w:val="001D657B"/>
    <w:rsid w:val="001D7B54"/>
    <w:rsid w:val="001E0209"/>
    <w:rsid w:val="001E0DB5"/>
    <w:rsid w:val="001F2CA2"/>
    <w:rsid w:val="00205932"/>
    <w:rsid w:val="002144C0"/>
    <w:rsid w:val="00214B22"/>
    <w:rsid w:val="0022477D"/>
    <w:rsid w:val="002278A9"/>
    <w:rsid w:val="002336F9"/>
    <w:rsid w:val="0024028F"/>
    <w:rsid w:val="00244ABC"/>
    <w:rsid w:val="00281FF2"/>
    <w:rsid w:val="002857DE"/>
    <w:rsid w:val="00291567"/>
    <w:rsid w:val="002936C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EF9"/>
    <w:rsid w:val="003151C5"/>
    <w:rsid w:val="003343CF"/>
    <w:rsid w:val="00346FE9"/>
    <w:rsid w:val="0034759A"/>
    <w:rsid w:val="003476BA"/>
    <w:rsid w:val="003503F6"/>
    <w:rsid w:val="003530DD"/>
    <w:rsid w:val="00353D22"/>
    <w:rsid w:val="00363F78"/>
    <w:rsid w:val="00373869"/>
    <w:rsid w:val="00383AC9"/>
    <w:rsid w:val="003A0A5B"/>
    <w:rsid w:val="003A1176"/>
    <w:rsid w:val="003B1521"/>
    <w:rsid w:val="003B5AB6"/>
    <w:rsid w:val="003C08AB"/>
    <w:rsid w:val="003C0BAE"/>
    <w:rsid w:val="003D18A9"/>
    <w:rsid w:val="003D6CE2"/>
    <w:rsid w:val="003E1941"/>
    <w:rsid w:val="003E2FE6"/>
    <w:rsid w:val="003E49D5"/>
    <w:rsid w:val="003E7FC0"/>
    <w:rsid w:val="003F38C0"/>
    <w:rsid w:val="00414E3C"/>
    <w:rsid w:val="004169C9"/>
    <w:rsid w:val="004204B1"/>
    <w:rsid w:val="00421F41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048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3F6C"/>
    <w:rsid w:val="004F428C"/>
    <w:rsid w:val="004F55A3"/>
    <w:rsid w:val="0050496F"/>
    <w:rsid w:val="00513B6F"/>
    <w:rsid w:val="00517C63"/>
    <w:rsid w:val="00526C94"/>
    <w:rsid w:val="005363C4"/>
    <w:rsid w:val="00536BDE"/>
    <w:rsid w:val="00543ACC"/>
    <w:rsid w:val="005530F3"/>
    <w:rsid w:val="005638B0"/>
    <w:rsid w:val="005665DE"/>
    <w:rsid w:val="0056696D"/>
    <w:rsid w:val="0057196E"/>
    <w:rsid w:val="00573EF9"/>
    <w:rsid w:val="005808B7"/>
    <w:rsid w:val="00584CD8"/>
    <w:rsid w:val="00586C06"/>
    <w:rsid w:val="00591235"/>
    <w:rsid w:val="00592CF2"/>
    <w:rsid w:val="0059484D"/>
    <w:rsid w:val="005A0855"/>
    <w:rsid w:val="005A3196"/>
    <w:rsid w:val="005C080F"/>
    <w:rsid w:val="005C0905"/>
    <w:rsid w:val="005C55E5"/>
    <w:rsid w:val="005C696A"/>
    <w:rsid w:val="005D1928"/>
    <w:rsid w:val="005E6E85"/>
    <w:rsid w:val="005F06B3"/>
    <w:rsid w:val="005F31D2"/>
    <w:rsid w:val="005F79D4"/>
    <w:rsid w:val="0061029B"/>
    <w:rsid w:val="006144F2"/>
    <w:rsid w:val="00617230"/>
    <w:rsid w:val="00621CE1"/>
    <w:rsid w:val="00621E1E"/>
    <w:rsid w:val="006228DE"/>
    <w:rsid w:val="00627FC9"/>
    <w:rsid w:val="00645657"/>
    <w:rsid w:val="00647FA8"/>
    <w:rsid w:val="00650C5F"/>
    <w:rsid w:val="00654934"/>
    <w:rsid w:val="006620D9"/>
    <w:rsid w:val="00671958"/>
    <w:rsid w:val="00672F3B"/>
    <w:rsid w:val="00675843"/>
    <w:rsid w:val="00696477"/>
    <w:rsid w:val="006D050F"/>
    <w:rsid w:val="006D0D43"/>
    <w:rsid w:val="006D6139"/>
    <w:rsid w:val="006E5D65"/>
    <w:rsid w:val="006E6C45"/>
    <w:rsid w:val="006F1282"/>
    <w:rsid w:val="006F1FBC"/>
    <w:rsid w:val="006F31E2"/>
    <w:rsid w:val="00700937"/>
    <w:rsid w:val="00706544"/>
    <w:rsid w:val="00706B54"/>
    <w:rsid w:val="007072BA"/>
    <w:rsid w:val="007109FD"/>
    <w:rsid w:val="0071620A"/>
    <w:rsid w:val="00721E8B"/>
    <w:rsid w:val="00723EBB"/>
    <w:rsid w:val="00724677"/>
    <w:rsid w:val="00725459"/>
    <w:rsid w:val="007327BD"/>
    <w:rsid w:val="00734608"/>
    <w:rsid w:val="007356BE"/>
    <w:rsid w:val="00745302"/>
    <w:rsid w:val="0074558F"/>
    <w:rsid w:val="007461D6"/>
    <w:rsid w:val="00746EC8"/>
    <w:rsid w:val="00755C16"/>
    <w:rsid w:val="00763BF1"/>
    <w:rsid w:val="00763D93"/>
    <w:rsid w:val="00766FD4"/>
    <w:rsid w:val="007773EA"/>
    <w:rsid w:val="00777A22"/>
    <w:rsid w:val="0078168C"/>
    <w:rsid w:val="00787C2A"/>
    <w:rsid w:val="00790E27"/>
    <w:rsid w:val="007A4022"/>
    <w:rsid w:val="007A6E6E"/>
    <w:rsid w:val="007B4255"/>
    <w:rsid w:val="007C3299"/>
    <w:rsid w:val="007C3BCC"/>
    <w:rsid w:val="007C4546"/>
    <w:rsid w:val="007D6E56"/>
    <w:rsid w:val="007E4FC4"/>
    <w:rsid w:val="007F1652"/>
    <w:rsid w:val="007F1DA8"/>
    <w:rsid w:val="007F4155"/>
    <w:rsid w:val="0081554D"/>
    <w:rsid w:val="0081707E"/>
    <w:rsid w:val="0082762A"/>
    <w:rsid w:val="008404DA"/>
    <w:rsid w:val="008449B3"/>
    <w:rsid w:val="0085747A"/>
    <w:rsid w:val="00860817"/>
    <w:rsid w:val="00880F33"/>
    <w:rsid w:val="00884922"/>
    <w:rsid w:val="00885F64"/>
    <w:rsid w:val="008917F9"/>
    <w:rsid w:val="008A0CB0"/>
    <w:rsid w:val="008A45F7"/>
    <w:rsid w:val="008C0CC0"/>
    <w:rsid w:val="008C19A9"/>
    <w:rsid w:val="008C379D"/>
    <w:rsid w:val="008C5147"/>
    <w:rsid w:val="008C5359"/>
    <w:rsid w:val="008C5363"/>
    <w:rsid w:val="008D3DFB"/>
    <w:rsid w:val="008D495E"/>
    <w:rsid w:val="008E64F4"/>
    <w:rsid w:val="008F12C9"/>
    <w:rsid w:val="008F6E29"/>
    <w:rsid w:val="00916188"/>
    <w:rsid w:val="00923D7D"/>
    <w:rsid w:val="0094464A"/>
    <w:rsid w:val="009508DF"/>
    <w:rsid w:val="00950DAC"/>
    <w:rsid w:val="00954A07"/>
    <w:rsid w:val="00960F91"/>
    <w:rsid w:val="00975AA3"/>
    <w:rsid w:val="00997F14"/>
    <w:rsid w:val="009A78D9"/>
    <w:rsid w:val="009C1331"/>
    <w:rsid w:val="009C3DDD"/>
    <w:rsid w:val="009C3E31"/>
    <w:rsid w:val="009C45BA"/>
    <w:rsid w:val="009C54AE"/>
    <w:rsid w:val="009C788E"/>
    <w:rsid w:val="009E3B41"/>
    <w:rsid w:val="009F3C5C"/>
    <w:rsid w:val="009F4610"/>
    <w:rsid w:val="00A00ECC"/>
    <w:rsid w:val="00A104E4"/>
    <w:rsid w:val="00A1369C"/>
    <w:rsid w:val="00A155EE"/>
    <w:rsid w:val="00A2245B"/>
    <w:rsid w:val="00A26116"/>
    <w:rsid w:val="00A30110"/>
    <w:rsid w:val="00A36899"/>
    <w:rsid w:val="00A36C93"/>
    <w:rsid w:val="00A371F6"/>
    <w:rsid w:val="00A43BF6"/>
    <w:rsid w:val="00A53FA5"/>
    <w:rsid w:val="00A54817"/>
    <w:rsid w:val="00A601C8"/>
    <w:rsid w:val="00A60799"/>
    <w:rsid w:val="00A6261E"/>
    <w:rsid w:val="00A71DAD"/>
    <w:rsid w:val="00A8144C"/>
    <w:rsid w:val="00A84650"/>
    <w:rsid w:val="00A84C85"/>
    <w:rsid w:val="00A97DE1"/>
    <w:rsid w:val="00AA0116"/>
    <w:rsid w:val="00AB053C"/>
    <w:rsid w:val="00AB1684"/>
    <w:rsid w:val="00AB70FF"/>
    <w:rsid w:val="00AC0D0A"/>
    <w:rsid w:val="00AC0E24"/>
    <w:rsid w:val="00AD098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5FF"/>
    <w:rsid w:val="00B135B1"/>
    <w:rsid w:val="00B3130B"/>
    <w:rsid w:val="00B40ADB"/>
    <w:rsid w:val="00B43B77"/>
    <w:rsid w:val="00B43E80"/>
    <w:rsid w:val="00B607DB"/>
    <w:rsid w:val="00B64A9C"/>
    <w:rsid w:val="00B66529"/>
    <w:rsid w:val="00B75946"/>
    <w:rsid w:val="00B800D5"/>
    <w:rsid w:val="00B8056E"/>
    <w:rsid w:val="00B819C8"/>
    <w:rsid w:val="00B82308"/>
    <w:rsid w:val="00B8528E"/>
    <w:rsid w:val="00B8746C"/>
    <w:rsid w:val="00B90885"/>
    <w:rsid w:val="00B90D88"/>
    <w:rsid w:val="00BB520A"/>
    <w:rsid w:val="00BD3869"/>
    <w:rsid w:val="00BD66E9"/>
    <w:rsid w:val="00BD6FF4"/>
    <w:rsid w:val="00BD7581"/>
    <w:rsid w:val="00BF1D49"/>
    <w:rsid w:val="00BF2C41"/>
    <w:rsid w:val="00C058B4"/>
    <w:rsid w:val="00C05F44"/>
    <w:rsid w:val="00C131B5"/>
    <w:rsid w:val="00C14D9E"/>
    <w:rsid w:val="00C16ABF"/>
    <w:rsid w:val="00C170AE"/>
    <w:rsid w:val="00C26CB7"/>
    <w:rsid w:val="00C324C1"/>
    <w:rsid w:val="00C36992"/>
    <w:rsid w:val="00C42ACF"/>
    <w:rsid w:val="00C516EB"/>
    <w:rsid w:val="00C51E3C"/>
    <w:rsid w:val="00C55A9E"/>
    <w:rsid w:val="00C56036"/>
    <w:rsid w:val="00C61DC5"/>
    <w:rsid w:val="00C67E92"/>
    <w:rsid w:val="00C70A26"/>
    <w:rsid w:val="00C766DF"/>
    <w:rsid w:val="00C94B98"/>
    <w:rsid w:val="00CA0F49"/>
    <w:rsid w:val="00CA2B96"/>
    <w:rsid w:val="00CA5089"/>
    <w:rsid w:val="00CA7D6B"/>
    <w:rsid w:val="00CB42CB"/>
    <w:rsid w:val="00CC2633"/>
    <w:rsid w:val="00CD6897"/>
    <w:rsid w:val="00CE5BAC"/>
    <w:rsid w:val="00CF1E95"/>
    <w:rsid w:val="00CF25BE"/>
    <w:rsid w:val="00CF2F58"/>
    <w:rsid w:val="00CF78ED"/>
    <w:rsid w:val="00D02B25"/>
    <w:rsid w:val="00D02EBA"/>
    <w:rsid w:val="00D17C3C"/>
    <w:rsid w:val="00D20FB5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38F"/>
    <w:rsid w:val="00D97E22"/>
    <w:rsid w:val="00DA2114"/>
    <w:rsid w:val="00DA7DC1"/>
    <w:rsid w:val="00DC41D5"/>
    <w:rsid w:val="00DE09C0"/>
    <w:rsid w:val="00DE4A14"/>
    <w:rsid w:val="00DF320D"/>
    <w:rsid w:val="00DF71C8"/>
    <w:rsid w:val="00E10FEC"/>
    <w:rsid w:val="00E129B8"/>
    <w:rsid w:val="00E21E7D"/>
    <w:rsid w:val="00E22E2D"/>
    <w:rsid w:val="00E22FBC"/>
    <w:rsid w:val="00E24BF5"/>
    <w:rsid w:val="00E25338"/>
    <w:rsid w:val="00E51E44"/>
    <w:rsid w:val="00E63348"/>
    <w:rsid w:val="00E71B21"/>
    <w:rsid w:val="00E77E88"/>
    <w:rsid w:val="00E8107D"/>
    <w:rsid w:val="00E960BB"/>
    <w:rsid w:val="00EA2074"/>
    <w:rsid w:val="00EA4832"/>
    <w:rsid w:val="00EA4E9D"/>
    <w:rsid w:val="00EB00EE"/>
    <w:rsid w:val="00EB2ABD"/>
    <w:rsid w:val="00EC4899"/>
    <w:rsid w:val="00EC6C49"/>
    <w:rsid w:val="00ED01BA"/>
    <w:rsid w:val="00ED03AB"/>
    <w:rsid w:val="00ED0955"/>
    <w:rsid w:val="00ED32D2"/>
    <w:rsid w:val="00EE32DE"/>
    <w:rsid w:val="00EE5457"/>
    <w:rsid w:val="00F070AB"/>
    <w:rsid w:val="00F17567"/>
    <w:rsid w:val="00F27A7B"/>
    <w:rsid w:val="00F47595"/>
    <w:rsid w:val="00F526AF"/>
    <w:rsid w:val="00F617C3"/>
    <w:rsid w:val="00F7066B"/>
    <w:rsid w:val="00F83B28"/>
    <w:rsid w:val="00FA46E5"/>
    <w:rsid w:val="00FB5C1D"/>
    <w:rsid w:val="00FB7DBA"/>
    <w:rsid w:val="00FC1C25"/>
    <w:rsid w:val="00FC3F45"/>
    <w:rsid w:val="00FD233A"/>
    <w:rsid w:val="00FD503F"/>
    <w:rsid w:val="00FD7589"/>
    <w:rsid w:val="00FD7F5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21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621E1E"/>
  </w:style>
  <w:style w:type="character" w:customStyle="1" w:styleId="f245a">
    <w:name w:val="f_245a"/>
    <w:basedOn w:val="Domylnaczcionkaakapitu"/>
    <w:rsid w:val="00E22E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ukowa.pl/wydawnictwo/wydawnictwo-arch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84A81-A67D-4A0C-AB40-B72D54F4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</TotalTime>
  <Pages>4</Pages>
  <Words>882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33</cp:revision>
  <cp:lastPrinted>2019-02-06T12:12:00Z</cp:lastPrinted>
  <dcterms:created xsi:type="dcterms:W3CDTF">2022-03-31T13:42:00Z</dcterms:created>
  <dcterms:modified xsi:type="dcterms:W3CDTF">2025-09-24T11:24:00Z</dcterms:modified>
</cp:coreProperties>
</file>